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7FFC1" w14:textId="77777777" w:rsidR="00E63B12" w:rsidRDefault="00E63B12" w:rsidP="00E63B12">
      <w:r>
        <w:t>Desde el año 2013 SMART BE ha venido prestando apoyo financiero a SMART IBÉRICA para que esta pudiera atender sus necesidades de funcionamiento.</w:t>
      </w:r>
    </w:p>
    <w:p w14:paraId="5DFB5578" w14:textId="77777777" w:rsidR="00E63B12" w:rsidRDefault="00E63B12" w:rsidP="00E63B12"/>
    <w:p w14:paraId="0E0ACBF1" w14:textId="079978AF" w:rsidR="00E63B12" w:rsidRDefault="00E63B12" w:rsidP="00E63B12">
      <w:r>
        <w:t>El saldo de esta ayuda de financiación al 31 de diciembre de 20</w:t>
      </w:r>
      <w:r w:rsidR="00514BF4">
        <w:t>20</w:t>
      </w:r>
      <w:r>
        <w:t xml:space="preserve"> asciende a la cantidad de </w:t>
      </w:r>
      <w:r w:rsidR="006612FB" w:rsidRPr="006612FB">
        <w:rPr>
          <w:lang w:val="es-ES"/>
        </w:rPr>
        <w:t>474.247,50 €</w:t>
      </w:r>
      <w:r>
        <w:t>.</w:t>
      </w:r>
    </w:p>
    <w:p w14:paraId="4F3E8CE1" w14:textId="77777777" w:rsidR="00E63B12" w:rsidRDefault="00E63B12" w:rsidP="00E63B12"/>
    <w:p w14:paraId="2DAF73A6" w14:textId="69DC4E40" w:rsidR="00E63B12" w:rsidRPr="00F63CB5" w:rsidRDefault="00E63B12" w:rsidP="00E63B12">
      <w:r w:rsidRPr="00F63CB5">
        <w:t>Para que SMART IBÉRICA pueda presentar unos estados financieros viables y pueda compensar las pérdidas de los ejercicios de 201</w:t>
      </w:r>
      <w:r w:rsidR="00514BF4" w:rsidRPr="00F63CB5">
        <w:t>9</w:t>
      </w:r>
      <w:r w:rsidRPr="00F63CB5">
        <w:t xml:space="preserve"> y 20</w:t>
      </w:r>
      <w:r w:rsidR="00514BF4" w:rsidRPr="00F63CB5">
        <w:t>20</w:t>
      </w:r>
      <w:r w:rsidRPr="00F63CB5">
        <w:t>, y a petición de SMART IBÉRICA, SMART BÉLGICA toma la siguiente decisión:</w:t>
      </w:r>
    </w:p>
    <w:p w14:paraId="3EF46DF6" w14:textId="77777777" w:rsidR="00E63B12" w:rsidRPr="00F63CB5" w:rsidRDefault="00E63B12" w:rsidP="00E63B12"/>
    <w:p w14:paraId="422B5B39" w14:textId="44BF4C59" w:rsidR="00E63B12" w:rsidRPr="00F63CB5" w:rsidRDefault="00E63B12" w:rsidP="00E63B12">
      <w:r w:rsidRPr="00F63CB5">
        <w:t xml:space="preserve">Del saldo pendiente de </w:t>
      </w:r>
      <w:r w:rsidR="00514BF4" w:rsidRPr="00F63CB5">
        <w:t>4</w:t>
      </w:r>
      <w:r w:rsidRPr="00F63CB5">
        <w:t>74.</w:t>
      </w:r>
      <w:r w:rsidR="006612FB">
        <w:t>2</w:t>
      </w:r>
      <w:r w:rsidRPr="00F63CB5">
        <w:t>47,50 € condonar la cantidad de</w:t>
      </w:r>
      <w:r w:rsidR="00514BF4" w:rsidRPr="00F63CB5">
        <w:t xml:space="preserve"> 474.</w:t>
      </w:r>
      <w:r w:rsidR="00F63CB5" w:rsidRPr="00F63CB5">
        <w:t>2</w:t>
      </w:r>
      <w:r w:rsidR="00514BF4" w:rsidRPr="00F63CB5">
        <w:t>47,50€</w:t>
      </w:r>
      <w:r w:rsidRPr="00F63CB5">
        <w:t xml:space="preserve"> € y que esta cantidad se aplique a una aportación extraordinaria de capital social para la compensación de pérdidas.</w:t>
      </w:r>
    </w:p>
    <w:p w14:paraId="14575FEB" w14:textId="77777777" w:rsidR="00E63B12" w:rsidRPr="00F63CB5" w:rsidRDefault="00E63B12" w:rsidP="00E63B12"/>
    <w:p w14:paraId="77077569" w14:textId="6DD1EE10" w:rsidR="00E63B12" w:rsidRDefault="00E63B12" w:rsidP="00E63B12">
      <w:r w:rsidRPr="00F63CB5">
        <w:t xml:space="preserve">Y para que conste y surta los efectos oportunos se firma el presente documento en Bruselas el </w:t>
      </w:r>
      <w:r w:rsidR="00513DA5">
        <w:t>23</w:t>
      </w:r>
      <w:r w:rsidRPr="00F63CB5">
        <w:t xml:space="preserve"> de </w:t>
      </w:r>
      <w:r w:rsidR="00513DA5">
        <w:t>noviembre</w:t>
      </w:r>
      <w:r w:rsidRPr="00F63CB5">
        <w:t xml:space="preserve"> de 202</w:t>
      </w:r>
      <w:r w:rsidR="00513DA5">
        <w:t>0</w:t>
      </w:r>
      <w:r w:rsidRPr="00F63CB5">
        <w:t>.</w:t>
      </w:r>
    </w:p>
    <w:p w14:paraId="74304270" w14:textId="77777777" w:rsidR="00E63B12" w:rsidRDefault="00E63B12" w:rsidP="00E63B12"/>
    <w:p w14:paraId="7A71C848" w14:textId="77777777" w:rsidR="00E63B12" w:rsidRPr="00513DA5" w:rsidRDefault="00E63B12" w:rsidP="00E63B12">
      <w:pPr>
        <w:rPr>
          <w:lang w:val="es-ES"/>
        </w:rPr>
      </w:pPr>
      <w:r w:rsidRPr="00513DA5">
        <w:rPr>
          <w:lang w:val="es-ES"/>
        </w:rPr>
        <w:t xml:space="preserve"> </w:t>
      </w:r>
    </w:p>
    <w:p w14:paraId="7A1D6D43" w14:textId="77777777" w:rsidR="00E63B12" w:rsidRPr="00513DA5" w:rsidRDefault="00E63B12" w:rsidP="00E63B12">
      <w:pPr>
        <w:rPr>
          <w:lang w:val="es-ES"/>
        </w:rPr>
      </w:pPr>
    </w:p>
    <w:p w14:paraId="0AFC13A0" w14:textId="4854027D" w:rsidR="004A641C" w:rsidRPr="00925850" w:rsidRDefault="00E63B12" w:rsidP="00E63B12">
      <w:pPr>
        <w:rPr>
          <w:lang w:val="fr-FR"/>
        </w:rPr>
      </w:pPr>
      <w:proofErr w:type="spellStart"/>
      <w:proofErr w:type="gramStart"/>
      <w:r w:rsidRPr="00925850">
        <w:rPr>
          <w:lang w:val="fr-FR"/>
        </w:rPr>
        <w:t>Fdo</w:t>
      </w:r>
      <w:proofErr w:type="spellEnd"/>
      <w:r w:rsidRPr="00925850">
        <w:rPr>
          <w:lang w:val="fr-FR"/>
        </w:rPr>
        <w:t>:</w:t>
      </w:r>
      <w:proofErr w:type="gramEnd"/>
    </w:p>
    <w:p w14:paraId="59F0535E" w14:textId="73BB34CE" w:rsidR="00E63B12" w:rsidRPr="00925850" w:rsidRDefault="00E63B12" w:rsidP="00E63B12">
      <w:pPr>
        <w:rPr>
          <w:lang w:val="fr-FR"/>
        </w:rPr>
      </w:pPr>
    </w:p>
    <w:p w14:paraId="6FE5C61C" w14:textId="5CEE0300" w:rsidR="00E63B12" w:rsidRPr="00925850" w:rsidRDefault="00E63B12" w:rsidP="00E63B12">
      <w:pPr>
        <w:rPr>
          <w:lang w:val="fr-FR"/>
        </w:rPr>
      </w:pPr>
    </w:p>
    <w:p w14:paraId="31F60752" w14:textId="4D9D3377" w:rsidR="00E63B12" w:rsidRDefault="00925850" w:rsidP="00E63B12">
      <w:pPr>
        <w:rPr>
          <w:lang w:val="fr-FR"/>
        </w:rPr>
      </w:pPr>
      <w:r w:rsidRPr="00925850">
        <w:rPr>
          <w:lang w:val="fr-FR"/>
        </w:rPr>
        <w:t xml:space="preserve">Depuis 2013 SMART BE </w:t>
      </w:r>
      <w:r>
        <w:rPr>
          <w:lang w:val="fr-FR"/>
        </w:rPr>
        <w:t>a aidé financièrement SMART IBÉRICA pour appuyer ces besoins de fonctionnement.</w:t>
      </w:r>
    </w:p>
    <w:p w14:paraId="22CC3699" w14:textId="0F57414F" w:rsidR="00925850" w:rsidRDefault="00925850" w:rsidP="00E63B12">
      <w:pPr>
        <w:rPr>
          <w:lang w:val="fr-FR"/>
        </w:rPr>
      </w:pPr>
    </w:p>
    <w:p w14:paraId="2171303E" w14:textId="3860B821" w:rsidR="00925850" w:rsidRDefault="00925850" w:rsidP="00E63B12">
      <w:pPr>
        <w:rPr>
          <w:lang w:val="fr-FR"/>
        </w:rPr>
      </w:pPr>
      <w:r>
        <w:rPr>
          <w:lang w:val="fr-FR"/>
        </w:rPr>
        <w:t>Le total versé de cette aide financière au 31 décembre 20</w:t>
      </w:r>
      <w:r w:rsidR="00514BF4">
        <w:rPr>
          <w:lang w:val="fr-FR"/>
        </w:rPr>
        <w:t>20</w:t>
      </w:r>
      <w:r>
        <w:rPr>
          <w:lang w:val="fr-FR"/>
        </w:rPr>
        <w:t xml:space="preserve"> est de </w:t>
      </w:r>
      <w:r w:rsidR="006612FB" w:rsidRPr="00514BF4">
        <w:rPr>
          <w:lang w:val="fr-FR"/>
        </w:rPr>
        <w:t>474.</w:t>
      </w:r>
      <w:r w:rsidR="006612FB">
        <w:rPr>
          <w:lang w:val="fr-FR"/>
        </w:rPr>
        <w:t>2</w:t>
      </w:r>
      <w:r w:rsidR="006612FB" w:rsidRPr="00514BF4">
        <w:rPr>
          <w:lang w:val="fr-FR"/>
        </w:rPr>
        <w:t>47,50 €</w:t>
      </w:r>
      <w:r>
        <w:rPr>
          <w:lang w:val="fr-FR"/>
        </w:rPr>
        <w:t>.</w:t>
      </w:r>
    </w:p>
    <w:p w14:paraId="0970E89A" w14:textId="4B981604" w:rsidR="00925850" w:rsidRDefault="00925850" w:rsidP="00E63B12">
      <w:pPr>
        <w:rPr>
          <w:lang w:val="fr-FR"/>
        </w:rPr>
      </w:pPr>
    </w:p>
    <w:p w14:paraId="24916887" w14:textId="5C2C80BA" w:rsidR="00925850" w:rsidRDefault="00925850" w:rsidP="00E63B12">
      <w:pPr>
        <w:rPr>
          <w:lang w:val="fr-FR"/>
        </w:rPr>
      </w:pPr>
      <w:r>
        <w:rPr>
          <w:lang w:val="fr-FR"/>
        </w:rPr>
        <w:t>Afin que SMART IBÉRICA puisse présenter un bilan financier viable et compenser les pertes des exercices 20</w:t>
      </w:r>
      <w:r w:rsidR="00514BF4">
        <w:rPr>
          <w:lang w:val="fr-FR"/>
        </w:rPr>
        <w:t>19</w:t>
      </w:r>
      <w:r>
        <w:rPr>
          <w:lang w:val="fr-FR"/>
        </w:rPr>
        <w:t xml:space="preserve"> et 20</w:t>
      </w:r>
      <w:r w:rsidR="00514BF4">
        <w:rPr>
          <w:lang w:val="fr-FR"/>
        </w:rPr>
        <w:t>20</w:t>
      </w:r>
      <w:r>
        <w:rPr>
          <w:lang w:val="fr-FR"/>
        </w:rPr>
        <w:t>, et à la demande de Smart Ibérica, Smart Belgique prend la décision suivante :</w:t>
      </w:r>
    </w:p>
    <w:p w14:paraId="5F9A0F3B" w14:textId="77777777" w:rsidR="00925850" w:rsidRDefault="00925850" w:rsidP="00E63B12">
      <w:pPr>
        <w:rPr>
          <w:lang w:val="fr-FR"/>
        </w:rPr>
      </w:pPr>
    </w:p>
    <w:p w14:paraId="2ACF1B31" w14:textId="3D3F859A" w:rsidR="00925850" w:rsidRPr="00925850" w:rsidRDefault="00925850" w:rsidP="00E63B12">
      <w:pPr>
        <w:rPr>
          <w:lang w:val="fr-FR"/>
        </w:rPr>
      </w:pPr>
      <w:r w:rsidRPr="00925850">
        <w:rPr>
          <w:lang w:val="fr-FR"/>
        </w:rPr>
        <w:t xml:space="preserve">Du solde de </w:t>
      </w:r>
      <w:r w:rsidR="00514BF4" w:rsidRPr="00514BF4">
        <w:rPr>
          <w:lang w:val="fr-FR"/>
        </w:rPr>
        <w:t>474.</w:t>
      </w:r>
      <w:r w:rsidR="006612FB">
        <w:rPr>
          <w:lang w:val="fr-FR"/>
        </w:rPr>
        <w:t>2</w:t>
      </w:r>
      <w:r w:rsidR="00514BF4" w:rsidRPr="00514BF4">
        <w:rPr>
          <w:lang w:val="fr-FR"/>
        </w:rPr>
        <w:t>47,50 €</w:t>
      </w:r>
      <w:r w:rsidRPr="00925850">
        <w:rPr>
          <w:lang w:val="fr-FR"/>
        </w:rPr>
        <w:t xml:space="preserve">, </w:t>
      </w:r>
      <w:r>
        <w:rPr>
          <w:lang w:val="fr-FR"/>
        </w:rPr>
        <w:t>appliquer</w:t>
      </w:r>
      <w:r w:rsidRPr="00925850">
        <w:rPr>
          <w:lang w:val="fr-FR"/>
        </w:rPr>
        <w:t xml:space="preserve"> le montant de </w:t>
      </w:r>
      <w:r w:rsidR="00514BF4" w:rsidRPr="00514BF4">
        <w:rPr>
          <w:lang w:val="fr-FR"/>
        </w:rPr>
        <w:t>474.</w:t>
      </w:r>
      <w:r w:rsidR="00F63CB5">
        <w:rPr>
          <w:lang w:val="fr-FR"/>
        </w:rPr>
        <w:t>2</w:t>
      </w:r>
      <w:r w:rsidR="00514BF4" w:rsidRPr="00514BF4">
        <w:rPr>
          <w:lang w:val="fr-FR"/>
        </w:rPr>
        <w:t>47,50 €</w:t>
      </w:r>
      <w:r w:rsidRPr="00925850">
        <w:rPr>
          <w:lang w:val="fr-FR"/>
        </w:rPr>
        <w:t xml:space="preserve"> </w:t>
      </w:r>
      <w:r>
        <w:rPr>
          <w:lang w:val="fr-FR"/>
        </w:rPr>
        <w:t>comme</w:t>
      </w:r>
      <w:r w:rsidRPr="00925850">
        <w:rPr>
          <w:lang w:val="fr-FR"/>
        </w:rPr>
        <w:t xml:space="preserve"> apport extraordinaire de capital social pour compenser les pertes.</w:t>
      </w:r>
    </w:p>
    <w:p w14:paraId="40AA77E2" w14:textId="49AD944F" w:rsidR="00E63B12" w:rsidRDefault="00E63B12" w:rsidP="00E63B12">
      <w:pPr>
        <w:rPr>
          <w:lang w:val="fr-FR"/>
        </w:rPr>
      </w:pPr>
    </w:p>
    <w:p w14:paraId="231F69E7" w14:textId="15CFC094" w:rsidR="00925850" w:rsidRDefault="00925850" w:rsidP="00E63B12">
      <w:pPr>
        <w:rPr>
          <w:lang w:val="fr-FR"/>
        </w:rPr>
      </w:pPr>
      <w:r>
        <w:rPr>
          <w:lang w:val="fr-FR"/>
        </w:rPr>
        <w:t xml:space="preserve">Et pour valoir ce que de droit, ce document est signé à Bruxelles le </w:t>
      </w:r>
      <w:r w:rsidR="00513DA5">
        <w:rPr>
          <w:lang w:val="fr-FR"/>
        </w:rPr>
        <w:t>23 novembre 2020.</w:t>
      </w:r>
    </w:p>
    <w:p w14:paraId="5B49D6ED" w14:textId="3AC71CD6" w:rsidR="00925850" w:rsidRDefault="00925850" w:rsidP="00E63B12">
      <w:pPr>
        <w:rPr>
          <w:lang w:val="fr-FR"/>
        </w:rPr>
      </w:pPr>
    </w:p>
    <w:p w14:paraId="03AA1650" w14:textId="6C99E9CB" w:rsidR="00925850" w:rsidRDefault="00925850" w:rsidP="00E63B12">
      <w:pPr>
        <w:rPr>
          <w:lang w:val="fr-FR"/>
        </w:rPr>
      </w:pPr>
      <w:r>
        <w:rPr>
          <w:lang w:val="fr-FR"/>
        </w:rPr>
        <w:t>Signature</w:t>
      </w:r>
    </w:p>
    <w:p w14:paraId="67AB11C5" w14:textId="77777777" w:rsidR="00925850" w:rsidRPr="00925850" w:rsidRDefault="00925850" w:rsidP="00E63B12">
      <w:pPr>
        <w:rPr>
          <w:lang w:val="fr-FR"/>
        </w:rPr>
      </w:pPr>
    </w:p>
    <w:sectPr w:rsidR="00925850" w:rsidRPr="00925850" w:rsidSect="0091490A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BC28C" w14:textId="77777777" w:rsidR="00C35291" w:rsidRDefault="00C35291" w:rsidP="00B42E07">
      <w:r>
        <w:separator/>
      </w:r>
    </w:p>
  </w:endnote>
  <w:endnote w:type="continuationSeparator" w:id="0">
    <w:p w14:paraId="5CCF70ED" w14:textId="77777777" w:rsidR="00C35291" w:rsidRDefault="00C35291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Athelas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1350F0D9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2334769F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6C704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23AA727A" wp14:editId="5CF664E5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5094905E" w14:textId="77777777" w:rsidTr="00763DAA">
      <w:trPr>
        <w:jc w:val="right"/>
      </w:trPr>
      <w:tc>
        <w:tcPr>
          <w:tcW w:w="4555" w:type="dxa"/>
          <w:vAlign w:val="bottom"/>
        </w:tcPr>
        <w:p w14:paraId="39FD4FC8" w14:textId="71FC9BBC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45EA8246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6E73574A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12017" w14:textId="77777777" w:rsidR="00C35291" w:rsidRDefault="00C35291" w:rsidP="00B42E07">
      <w:r>
        <w:separator/>
      </w:r>
    </w:p>
  </w:footnote>
  <w:footnote w:type="continuationSeparator" w:id="0">
    <w:p w14:paraId="39BD1111" w14:textId="77777777" w:rsidR="00C35291" w:rsidRDefault="00C35291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5EFAB" w14:textId="77777777" w:rsidR="005C0573" w:rsidRDefault="005C0573" w:rsidP="00B42E07">
    <w:r>
      <w:rPr>
        <w:noProof/>
        <w:lang w:eastAsia="fr-FR"/>
      </w:rPr>
      <w:drawing>
        <wp:inline distT="0" distB="0" distL="0" distR="0" wp14:anchorId="73899655" wp14:editId="00591F5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6A787545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4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B12"/>
    <w:rsid w:val="000014C0"/>
    <w:rsid w:val="00004930"/>
    <w:rsid w:val="000131EB"/>
    <w:rsid w:val="0003297A"/>
    <w:rsid w:val="0006151E"/>
    <w:rsid w:val="000C2011"/>
    <w:rsid w:val="00104AC7"/>
    <w:rsid w:val="001546D4"/>
    <w:rsid w:val="001B6B92"/>
    <w:rsid w:val="001C0F93"/>
    <w:rsid w:val="001D153A"/>
    <w:rsid w:val="001D5694"/>
    <w:rsid w:val="001F5110"/>
    <w:rsid w:val="00201B45"/>
    <w:rsid w:val="00246205"/>
    <w:rsid w:val="002713BD"/>
    <w:rsid w:val="002B11D8"/>
    <w:rsid w:val="00324900"/>
    <w:rsid w:val="003249F4"/>
    <w:rsid w:val="003849FB"/>
    <w:rsid w:val="00393E99"/>
    <w:rsid w:val="003A55BE"/>
    <w:rsid w:val="003C2D34"/>
    <w:rsid w:val="003D54FB"/>
    <w:rsid w:val="00426130"/>
    <w:rsid w:val="00446CA9"/>
    <w:rsid w:val="0046747C"/>
    <w:rsid w:val="00474C2B"/>
    <w:rsid w:val="00481520"/>
    <w:rsid w:val="004A641C"/>
    <w:rsid w:val="0051278C"/>
    <w:rsid w:val="00513DA5"/>
    <w:rsid w:val="00514BF4"/>
    <w:rsid w:val="00521B3E"/>
    <w:rsid w:val="0058054F"/>
    <w:rsid w:val="005C0573"/>
    <w:rsid w:val="00630DD6"/>
    <w:rsid w:val="00640FB5"/>
    <w:rsid w:val="00651C64"/>
    <w:rsid w:val="00654F15"/>
    <w:rsid w:val="006612FB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31E4"/>
    <w:rsid w:val="00787A15"/>
    <w:rsid w:val="007B4D0B"/>
    <w:rsid w:val="00805C89"/>
    <w:rsid w:val="008224FE"/>
    <w:rsid w:val="008305FF"/>
    <w:rsid w:val="00832BD4"/>
    <w:rsid w:val="00866D13"/>
    <w:rsid w:val="00884E1F"/>
    <w:rsid w:val="00891AB0"/>
    <w:rsid w:val="008C7D94"/>
    <w:rsid w:val="0091330A"/>
    <w:rsid w:val="0091490A"/>
    <w:rsid w:val="00922278"/>
    <w:rsid w:val="00925850"/>
    <w:rsid w:val="00984962"/>
    <w:rsid w:val="009B250D"/>
    <w:rsid w:val="009B7EFA"/>
    <w:rsid w:val="009C5D36"/>
    <w:rsid w:val="00A42917"/>
    <w:rsid w:val="00A43C7C"/>
    <w:rsid w:val="00A82777"/>
    <w:rsid w:val="00A9540E"/>
    <w:rsid w:val="00AB7214"/>
    <w:rsid w:val="00B102AE"/>
    <w:rsid w:val="00B116F4"/>
    <w:rsid w:val="00B15F61"/>
    <w:rsid w:val="00B209F3"/>
    <w:rsid w:val="00B42E07"/>
    <w:rsid w:val="00B5264D"/>
    <w:rsid w:val="00B55E25"/>
    <w:rsid w:val="00B707BA"/>
    <w:rsid w:val="00B75258"/>
    <w:rsid w:val="00B94689"/>
    <w:rsid w:val="00C35291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63B12"/>
    <w:rsid w:val="00E877C5"/>
    <w:rsid w:val="00EA0F4B"/>
    <w:rsid w:val="00F07846"/>
    <w:rsid w:val="00F1356A"/>
    <w:rsid w:val="00F42947"/>
    <w:rsid w:val="00F502D1"/>
    <w:rsid w:val="00F56052"/>
    <w:rsid w:val="00F63CB5"/>
    <w:rsid w:val="00F659C2"/>
    <w:rsid w:val="00F67C25"/>
    <w:rsid w:val="00F77234"/>
    <w:rsid w:val="00F92CDD"/>
    <w:rsid w:val="00FA232B"/>
    <w:rsid w:val="00FB27B2"/>
    <w:rsid w:val="00FB41CA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6B45B1"/>
  <w15:chartTrackingRefBased/>
  <w15:docId w15:val="{8C8654F1-448D-4843-94D2-3D32D9E5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E9B120-EEAC-4DF4-A6DD-8421A07D9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62B55A-7DC7-495D-9250-4198ECCE7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3</TotalTime>
  <Pages>1</Pages>
  <Words>215</Words>
  <Characters>1186</Characters>
  <Application>Microsoft Office Word</Application>
  <DocSecurity>4</DocSecurity>
  <Lines>9</Lines>
  <Paragraphs>2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Títulos</vt:lpstr>
      </vt:variant>
      <vt:variant>
        <vt:i4>9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16" baseType="lpstr">
      <vt:lpstr/>
      <vt:lpstr>Smart Título 1</vt:lpstr>
      <vt:lpstr>    Smart Título 2</vt:lpstr>
      <vt:lpstr>        Smart título 3</vt:lpstr>
      <vt:lpstr>TABLAS</vt:lpstr>
      <vt:lpstr>    Tabla Estilo Color</vt:lpstr>
      <vt:lpstr>    Tabla Estilo Gris</vt:lpstr>
      <vt:lpstr>Texto de Ejemplo</vt:lpstr>
      <vt:lpstr>    Texto de Ejemplo</vt:lpstr>
      <vt:lpstr>        Texto de Ejemplo</vt:lpstr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1399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</cp:lastModifiedBy>
  <cp:revision>2</cp:revision>
  <cp:lastPrinted>2018-12-13T13:26:00Z</cp:lastPrinted>
  <dcterms:created xsi:type="dcterms:W3CDTF">2021-03-18T13:38:00Z</dcterms:created>
  <dcterms:modified xsi:type="dcterms:W3CDTF">2021-03-18T13:38:00Z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